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97D" w:rsidRPr="0056341F" w:rsidRDefault="0021697D" w:rsidP="0056341F">
      <w:pPr>
        <w:jc w:val="center"/>
        <w:rPr>
          <w:rFonts w:ascii="Arial" w:hAnsi="Arial" w:cs="Arial"/>
          <w:b/>
          <w:sz w:val="28"/>
          <w:szCs w:val="28"/>
        </w:rPr>
      </w:pPr>
      <w:r w:rsidRPr="0056341F">
        <w:rPr>
          <w:rFonts w:ascii="Arial" w:hAnsi="Arial" w:cs="Arial"/>
          <w:b/>
          <w:sz w:val="28"/>
          <w:szCs w:val="28"/>
        </w:rPr>
        <w:t>FICHA DE IDENTIFICAÇÃO E QUALIFICAÇÃO</w:t>
      </w:r>
    </w:p>
    <w:p w:rsidR="0021697D" w:rsidRPr="0056341F" w:rsidRDefault="0021697D" w:rsidP="0056341F">
      <w:pPr>
        <w:jc w:val="center"/>
        <w:rPr>
          <w:rFonts w:ascii="Arial" w:hAnsi="Arial" w:cs="Arial"/>
          <w:sz w:val="28"/>
          <w:szCs w:val="28"/>
        </w:rPr>
      </w:pPr>
      <w:r w:rsidRPr="0056341F">
        <w:rPr>
          <w:rFonts w:ascii="Arial" w:hAnsi="Arial" w:cs="Arial"/>
          <w:sz w:val="28"/>
          <w:szCs w:val="28"/>
        </w:rPr>
        <w:t>(Lei Municipal 14.469 de 05 de julho de 2007 – art. 2º, item VII)</w:t>
      </w:r>
    </w:p>
    <w:p w:rsidR="0021697D" w:rsidRPr="0056341F" w:rsidRDefault="0021697D" w:rsidP="0056341F">
      <w:pPr>
        <w:jc w:val="center"/>
        <w:rPr>
          <w:rFonts w:ascii="Arial" w:hAnsi="Arial" w:cs="Arial"/>
          <w:b/>
        </w:rPr>
      </w:pPr>
    </w:p>
    <w:p w:rsidR="0021697D" w:rsidRDefault="0021697D" w:rsidP="00E33D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Nome da Organização: Associação do Abrigo Nossa Senhora Rainha da   Paz do Jardim Fim de Semana</w:t>
      </w:r>
    </w:p>
    <w:p w:rsidR="0021697D" w:rsidRDefault="0021697D" w:rsidP="005634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Nº do CNPJ: 69.100.576/0001-27</w:t>
      </w:r>
    </w:p>
    <w:p w:rsidR="0021697D" w:rsidRDefault="0021697D" w:rsidP="0056341F">
      <w:pPr>
        <w:spacing w:line="360" w:lineRule="auto"/>
        <w:rPr>
          <w:rFonts w:ascii="Arial" w:hAnsi="Arial" w:cs="Arial"/>
          <w:b/>
        </w:rPr>
      </w:pPr>
    </w:p>
    <w:p w:rsidR="0021697D" w:rsidRDefault="0021697D" w:rsidP="0056341F">
      <w:pPr>
        <w:spacing w:line="360" w:lineRule="auto"/>
        <w:rPr>
          <w:rFonts w:ascii="Arial" w:hAnsi="Arial" w:cs="Arial"/>
          <w:b/>
          <w:u w:val="single"/>
        </w:rPr>
      </w:pPr>
      <w:r w:rsidRPr="0056341F">
        <w:rPr>
          <w:rFonts w:ascii="Arial" w:hAnsi="Arial" w:cs="Arial"/>
          <w:b/>
          <w:u w:val="single"/>
        </w:rPr>
        <w:t xml:space="preserve">1 </w:t>
      </w:r>
      <w:r>
        <w:rPr>
          <w:rFonts w:ascii="Arial" w:hAnsi="Arial" w:cs="Arial"/>
          <w:b/>
          <w:u w:val="single"/>
        </w:rPr>
        <w:t>–</w:t>
      </w:r>
      <w:r w:rsidRPr="0056341F">
        <w:rPr>
          <w:rFonts w:ascii="Arial" w:hAnsi="Arial" w:cs="Arial"/>
          <w:b/>
          <w:u w:val="single"/>
        </w:rPr>
        <w:t xml:space="preserve"> DIRETORIA</w:t>
      </w:r>
    </w:p>
    <w:p w:rsidR="0021697D" w:rsidRPr="0056341F" w:rsidRDefault="0021697D" w:rsidP="0056341F">
      <w:pPr>
        <w:spacing w:line="360" w:lineRule="auto"/>
        <w:rPr>
          <w:rFonts w:ascii="Arial" w:hAnsi="Arial" w:cs="Arial"/>
          <w:b/>
          <w:u w:val="single"/>
        </w:rPr>
      </w:pPr>
    </w:p>
    <w:p w:rsidR="0021697D" w:rsidRPr="00D444FB" w:rsidRDefault="0021697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>Presidente</w:t>
      </w:r>
    </w:p>
    <w:p w:rsidR="0021697D" w:rsidRPr="00D444FB" w:rsidRDefault="0021697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Maria José dos Santos</w:t>
      </w:r>
      <w:r>
        <w:rPr>
          <w:rFonts w:ascii="Arial" w:hAnsi="Arial" w:cs="Arial"/>
          <w:sz w:val="20"/>
          <w:szCs w:val="20"/>
        </w:rPr>
        <w:tab/>
      </w:r>
    </w:p>
    <w:p w:rsidR="0021697D" w:rsidRPr="00D444FB" w:rsidRDefault="0021697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13.081.907-4</w:t>
      </w:r>
    </w:p>
    <w:p w:rsidR="0021697D" w:rsidRPr="00D444FB" w:rsidRDefault="0021697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184.780.878-69</w:t>
      </w:r>
    </w:p>
    <w:p w:rsidR="0021697D" w:rsidRPr="00D444FB" w:rsidRDefault="0021697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Brasileira</w:t>
      </w:r>
      <w:r>
        <w:rPr>
          <w:rFonts w:ascii="Arial" w:hAnsi="Arial" w:cs="Arial"/>
          <w:sz w:val="20"/>
          <w:szCs w:val="20"/>
        </w:rPr>
        <w:tab/>
      </w:r>
    </w:p>
    <w:p w:rsidR="0021697D" w:rsidRPr="00D444FB" w:rsidRDefault="0021697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S. Antônio de Jesus-Bahia</w:t>
      </w:r>
    </w:p>
    <w:p w:rsidR="0021697D" w:rsidRPr="00D444FB" w:rsidRDefault="0021697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13/10/1949</w:t>
      </w:r>
    </w:p>
    <w:p w:rsidR="0021697D" w:rsidRPr="00D444FB" w:rsidRDefault="0021697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Rua Manoel Antônio de Freitas, 471 – Jd. São Luiz  CEP: 05844-150 – São Paulo - SP</w:t>
      </w:r>
    </w:p>
    <w:p w:rsidR="0021697D" w:rsidRPr="00344486" w:rsidRDefault="0021697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344486">
        <w:rPr>
          <w:rFonts w:ascii="Arial" w:hAnsi="Arial" w:cs="Arial"/>
          <w:sz w:val="20"/>
          <w:szCs w:val="20"/>
        </w:rPr>
        <w:t xml:space="preserve">E.mail: </w:t>
      </w:r>
      <w:hyperlink r:id="rId4" w:history="1">
        <w:r w:rsidRPr="00344486">
          <w:rPr>
            <w:rStyle w:val="Hyperlink"/>
            <w:rFonts w:ascii="Arial" w:hAnsi="Arial" w:cs="Arial"/>
            <w:sz w:val="20"/>
            <w:szCs w:val="20"/>
          </w:rPr>
          <w:t>rainhadapaz@terra.com.br</w:t>
        </w:r>
      </w:hyperlink>
    </w:p>
    <w:p w:rsidR="0021697D" w:rsidRPr="00344486" w:rsidRDefault="0021697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344486">
        <w:rPr>
          <w:rFonts w:ascii="Arial" w:hAnsi="Arial" w:cs="Arial"/>
          <w:sz w:val="20"/>
          <w:szCs w:val="20"/>
        </w:rPr>
        <w:t xml:space="preserve"> </w:t>
      </w:r>
    </w:p>
    <w:p w:rsidR="0021697D" w:rsidRPr="00344486" w:rsidRDefault="0021697D" w:rsidP="0056341F">
      <w:pPr>
        <w:spacing w:line="360" w:lineRule="auto"/>
        <w:rPr>
          <w:rFonts w:ascii="Arial" w:hAnsi="Arial" w:cs="Arial"/>
          <w:b/>
        </w:rPr>
      </w:pPr>
    </w:p>
    <w:p w:rsidR="0021697D" w:rsidRPr="00D444FB" w:rsidRDefault="0021697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>Vice - presidente</w:t>
      </w:r>
    </w:p>
    <w:p w:rsidR="0021697D" w:rsidRPr="00D444FB" w:rsidRDefault="0021697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Maria José dos Santos Alves</w:t>
      </w:r>
    </w:p>
    <w:p w:rsidR="0021697D" w:rsidRPr="00D444FB" w:rsidRDefault="0021697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944.968</w:t>
      </w:r>
    </w:p>
    <w:p w:rsidR="0021697D" w:rsidRPr="00D444FB" w:rsidRDefault="0021697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224.092.538-81</w:t>
      </w:r>
    </w:p>
    <w:p w:rsidR="0021697D" w:rsidRPr="00D444FB" w:rsidRDefault="0021697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Brasileira</w:t>
      </w:r>
    </w:p>
    <w:p w:rsidR="0021697D" w:rsidRPr="00D444FB" w:rsidRDefault="0021697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Campina Grande - Paraíba</w:t>
      </w:r>
    </w:p>
    <w:p w:rsidR="0021697D" w:rsidRPr="00D444FB" w:rsidRDefault="0021697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15/11/1950</w:t>
      </w:r>
    </w:p>
    <w:p w:rsidR="0021697D" w:rsidRDefault="0021697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Rua Bristol ,623 – Jd. Santo Eduardo </w:t>
      </w:r>
    </w:p>
    <w:p w:rsidR="0021697D" w:rsidRPr="00D444FB" w:rsidRDefault="0021697D" w:rsidP="00D444FB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CEP: 06823-090 – São Paulo - SP</w:t>
      </w:r>
    </w:p>
    <w:p w:rsidR="0021697D" w:rsidRDefault="0021697D" w:rsidP="00D444FB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DF3545">
        <w:rPr>
          <w:rFonts w:ascii="Arial" w:hAnsi="Arial" w:cs="Arial"/>
          <w:sz w:val="20"/>
          <w:szCs w:val="20"/>
          <w:lang w:val="en-US"/>
        </w:rPr>
        <w:t xml:space="preserve">E.mail: </w:t>
      </w:r>
      <w:hyperlink r:id="rId5" w:history="1">
        <w:r w:rsidRPr="00E814D3">
          <w:rPr>
            <w:rStyle w:val="Hyperlink"/>
            <w:rFonts w:ascii="Arial" w:hAnsi="Arial" w:cs="Arial"/>
            <w:sz w:val="20"/>
            <w:szCs w:val="20"/>
            <w:lang w:val="en-US"/>
          </w:rPr>
          <w:t>rainhadapaz@terra.com.br</w:t>
        </w:r>
      </w:hyperlink>
    </w:p>
    <w:p w:rsidR="0021697D" w:rsidRPr="00DF3545" w:rsidRDefault="0021697D" w:rsidP="00D444FB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</w:p>
    <w:p w:rsidR="0021697D" w:rsidRPr="00DF3545" w:rsidRDefault="0021697D" w:rsidP="00D444FB">
      <w:pPr>
        <w:rPr>
          <w:rFonts w:ascii="Arial" w:hAnsi="Arial" w:cs="Arial"/>
          <w:b/>
          <w:lang w:val="en-US"/>
        </w:rPr>
      </w:pPr>
    </w:p>
    <w:p w:rsidR="0021697D" w:rsidRDefault="0021697D" w:rsidP="00D444FB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</w:p>
    <w:p w:rsidR="0021697D" w:rsidRPr="0009646D" w:rsidRDefault="0021697D" w:rsidP="0056341F">
      <w:pPr>
        <w:rPr>
          <w:rFonts w:ascii="Arial" w:hAnsi="Arial" w:cs="Arial"/>
          <w:b/>
          <w:lang w:val="en-US"/>
        </w:rPr>
      </w:pPr>
    </w:p>
    <w:p w:rsidR="0021697D" w:rsidRPr="0009646D" w:rsidRDefault="0021697D" w:rsidP="00D444FB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</w:p>
    <w:p w:rsidR="0021697D" w:rsidRPr="0009646D" w:rsidRDefault="0021697D" w:rsidP="0056341F">
      <w:pPr>
        <w:rPr>
          <w:rFonts w:ascii="Arial" w:hAnsi="Arial" w:cs="Arial"/>
          <w:b/>
          <w:lang w:val="en-US"/>
        </w:rPr>
      </w:pPr>
    </w:p>
    <w:p w:rsidR="0021697D" w:rsidRPr="0009646D" w:rsidRDefault="0021697D" w:rsidP="0056341F">
      <w:pPr>
        <w:rPr>
          <w:rFonts w:ascii="Arial" w:hAnsi="Arial" w:cs="Arial"/>
          <w:b/>
          <w:lang w:val="en-US"/>
        </w:rPr>
      </w:pPr>
    </w:p>
    <w:p w:rsidR="0021697D" w:rsidRPr="0009646D" w:rsidRDefault="0021697D" w:rsidP="0056341F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21697D" w:rsidRPr="0009646D" w:rsidRDefault="0021697D" w:rsidP="0056341F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21697D" w:rsidRPr="0009646D" w:rsidRDefault="0021697D" w:rsidP="0056341F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21697D" w:rsidRPr="0056341F" w:rsidRDefault="0021697D" w:rsidP="00D444FB">
      <w:pPr>
        <w:jc w:val="center"/>
        <w:rPr>
          <w:rFonts w:ascii="Arial" w:hAnsi="Arial" w:cs="Arial"/>
          <w:b/>
          <w:sz w:val="28"/>
          <w:szCs w:val="28"/>
        </w:rPr>
      </w:pPr>
      <w:r w:rsidRPr="0056341F">
        <w:rPr>
          <w:rFonts w:ascii="Arial" w:hAnsi="Arial" w:cs="Arial"/>
          <w:b/>
          <w:sz w:val="28"/>
          <w:szCs w:val="28"/>
        </w:rPr>
        <w:t>FICHA DE IDENTIFICAÇÃO E QUALIFICAÇÃO</w:t>
      </w:r>
    </w:p>
    <w:p w:rsidR="0021697D" w:rsidRPr="0056341F" w:rsidRDefault="0021697D" w:rsidP="00D444FB">
      <w:pPr>
        <w:jc w:val="center"/>
        <w:rPr>
          <w:rFonts w:ascii="Arial" w:hAnsi="Arial" w:cs="Arial"/>
          <w:sz w:val="28"/>
          <w:szCs w:val="28"/>
        </w:rPr>
      </w:pPr>
      <w:r w:rsidRPr="0056341F">
        <w:rPr>
          <w:rFonts w:ascii="Arial" w:hAnsi="Arial" w:cs="Arial"/>
          <w:sz w:val="28"/>
          <w:szCs w:val="28"/>
        </w:rPr>
        <w:t>(Lei Municipal 14.469 de 05 de julho de 2007 – art. 2º, item VII)</w:t>
      </w:r>
    </w:p>
    <w:p w:rsidR="0021697D" w:rsidRPr="0056341F" w:rsidRDefault="0021697D" w:rsidP="00D444FB">
      <w:pPr>
        <w:jc w:val="center"/>
        <w:rPr>
          <w:rFonts w:ascii="Arial" w:hAnsi="Arial" w:cs="Arial"/>
          <w:b/>
        </w:rPr>
      </w:pPr>
    </w:p>
    <w:p w:rsidR="0021697D" w:rsidRDefault="0021697D" w:rsidP="00E33D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Nome da Organização: Associação do Abrigo Nossa Senhora Rainha da   Paz do Jardim Fim de Semana</w:t>
      </w:r>
    </w:p>
    <w:p w:rsidR="0021697D" w:rsidRDefault="0021697D" w:rsidP="00E33D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Nº do CNPJ: 69.100.576/0001-27</w:t>
      </w:r>
    </w:p>
    <w:p w:rsidR="0021697D" w:rsidRDefault="0021697D" w:rsidP="00D444FB">
      <w:pPr>
        <w:spacing w:line="360" w:lineRule="auto"/>
        <w:rPr>
          <w:rFonts w:ascii="Arial" w:hAnsi="Arial" w:cs="Arial"/>
          <w:b/>
        </w:rPr>
      </w:pPr>
    </w:p>
    <w:p w:rsidR="0021697D" w:rsidRDefault="0021697D" w:rsidP="00D444FB">
      <w:pPr>
        <w:spacing w:line="360" w:lineRule="auto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2</w:t>
      </w:r>
      <w:r w:rsidRPr="0056341F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–</w:t>
      </w:r>
      <w:r w:rsidRPr="0056341F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CONSELHO ADMINISTRATIVO</w:t>
      </w:r>
    </w:p>
    <w:p w:rsidR="0021697D" w:rsidRDefault="0021697D" w:rsidP="00D444FB">
      <w:pPr>
        <w:spacing w:line="360" w:lineRule="auto"/>
        <w:rPr>
          <w:rFonts w:ascii="Arial" w:hAnsi="Arial" w:cs="Arial"/>
          <w:b/>
          <w:u w:val="single"/>
        </w:rPr>
      </w:pPr>
    </w:p>
    <w:p w:rsidR="0021697D" w:rsidRPr="00D444FB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Primeira Secretária</w:t>
      </w:r>
    </w:p>
    <w:p w:rsidR="0021697D" w:rsidRPr="00D444FB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Patrícia de Oliveira Barros</w:t>
      </w:r>
    </w:p>
    <w:p w:rsidR="0021697D" w:rsidRPr="00D444FB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27.152.143-0</w:t>
      </w:r>
    </w:p>
    <w:p w:rsidR="0021697D" w:rsidRPr="00D444FB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252.389.188-36</w:t>
      </w:r>
    </w:p>
    <w:p w:rsidR="0021697D" w:rsidRPr="00D444FB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Brasileira</w:t>
      </w:r>
    </w:p>
    <w:p w:rsidR="0021697D" w:rsidRPr="00D444FB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São Paulo - SP</w:t>
      </w:r>
    </w:p>
    <w:p w:rsidR="0021697D" w:rsidRPr="00D444FB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22/11/1975</w:t>
      </w:r>
    </w:p>
    <w:p w:rsidR="0021697D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</w:t>
      </w:r>
      <w:r>
        <w:rPr>
          <w:rFonts w:ascii="Arial" w:hAnsi="Arial" w:cs="Arial"/>
          <w:sz w:val="20"/>
          <w:szCs w:val="20"/>
        </w:rPr>
        <w:t>: Rua Dona Percy Barreto, 56 – Guarapiranga</w:t>
      </w:r>
    </w:p>
    <w:p w:rsidR="0021697D" w:rsidRPr="00DF3545" w:rsidRDefault="0021697D" w:rsidP="00344486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DF3545">
        <w:rPr>
          <w:rFonts w:ascii="Arial" w:hAnsi="Arial" w:cs="Arial"/>
          <w:sz w:val="20"/>
          <w:szCs w:val="20"/>
          <w:lang w:val="en-US"/>
        </w:rPr>
        <w:t>CEP: 04911-070</w:t>
      </w:r>
    </w:p>
    <w:p w:rsidR="0021697D" w:rsidRPr="00344486" w:rsidRDefault="0021697D" w:rsidP="00344486">
      <w:pPr>
        <w:spacing w:line="360" w:lineRule="auto"/>
        <w:rPr>
          <w:rFonts w:ascii="Arial" w:hAnsi="Arial" w:cs="Arial"/>
          <w:b/>
          <w:u w:val="single"/>
          <w:lang w:val="en-US"/>
        </w:rPr>
      </w:pPr>
      <w:r w:rsidRPr="00DF3545">
        <w:rPr>
          <w:rFonts w:ascii="Arial" w:hAnsi="Arial" w:cs="Arial"/>
          <w:sz w:val="20"/>
          <w:szCs w:val="20"/>
          <w:lang w:val="en-US"/>
        </w:rPr>
        <w:t xml:space="preserve">E.mail: </w:t>
      </w:r>
      <w:hyperlink r:id="rId6" w:history="1">
        <w:r w:rsidRPr="00E814D3">
          <w:rPr>
            <w:rStyle w:val="Hyperlink"/>
            <w:rFonts w:ascii="Arial" w:hAnsi="Arial" w:cs="Arial"/>
            <w:sz w:val="20"/>
            <w:szCs w:val="20"/>
            <w:lang w:val="en-US"/>
          </w:rPr>
          <w:t>rainhadapaz@terra.com.br</w:t>
        </w:r>
      </w:hyperlink>
    </w:p>
    <w:p w:rsidR="0021697D" w:rsidRDefault="0021697D" w:rsidP="00D444FB">
      <w:pPr>
        <w:spacing w:line="360" w:lineRule="auto"/>
        <w:rPr>
          <w:rFonts w:ascii="Arial" w:hAnsi="Arial" w:cs="Arial"/>
          <w:b/>
          <w:u w:val="single"/>
          <w:lang w:val="en-US"/>
        </w:rPr>
      </w:pPr>
    </w:p>
    <w:p w:rsidR="0021697D" w:rsidRPr="00D444FB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Segundo Secretário</w:t>
      </w:r>
    </w:p>
    <w:p w:rsidR="0021697D" w:rsidRPr="00D444FB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Carlos Henrique Gratão</w:t>
      </w:r>
    </w:p>
    <w:p w:rsidR="0021697D" w:rsidRPr="00D444FB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33.189.856-1</w:t>
      </w:r>
    </w:p>
    <w:p w:rsidR="0021697D" w:rsidRPr="00D444FB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324.244.958-40</w:t>
      </w:r>
    </w:p>
    <w:p w:rsidR="0021697D" w:rsidRPr="00D444FB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Brasileiro</w:t>
      </w:r>
    </w:p>
    <w:p w:rsidR="0021697D" w:rsidRPr="00D444FB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08/10/1985</w:t>
      </w:r>
    </w:p>
    <w:p w:rsidR="0021697D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</w:t>
      </w:r>
      <w:r>
        <w:rPr>
          <w:rFonts w:ascii="Arial" w:hAnsi="Arial" w:cs="Arial"/>
          <w:sz w:val="20"/>
          <w:szCs w:val="20"/>
        </w:rPr>
        <w:t xml:space="preserve">: Rua Guilherme Gerônimo Klosternecht, 216 – Jd. Capelinha </w:t>
      </w:r>
    </w:p>
    <w:p w:rsidR="0021697D" w:rsidRPr="00D444FB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CEP 05850-190 – São Paulo - SP</w:t>
      </w:r>
    </w:p>
    <w:p w:rsidR="0021697D" w:rsidRPr="00344486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344486">
        <w:rPr>
          <w:rFonts w:ascii="Arial" w:hAnsi="Arial" w:cs="Arial"/>
          <w:sz w:val="20"/>
          <w:szCs w:val="20"/>
        </w:rPr>
        <w:t xml:space="preserve">E.mail: </w:t>
      </w:r>
      <w:hyperlink r:id="rId7" w:history="1">
        <w:r w:rsidRPr="00344486">
          <w:rPr>
            <w:rStyle w:val="Hyperlink"/>
            <w:rFonts w:ascii="Arial" w:hAnsi="Arial" w:cs="Arial"/>
            <w:sz w:val="20"/>
            <w:szCs w:val="20"/>
          </w:rPr>
          <w:t>rainhadapaz@terra.com.br</w:t>
        </w:r>
      </w:hyperlink>
    </w:p>
    <w:p w:rsidR="0021697D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</w:p>
    <w:p w:rsidR="0021697D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</w:p>
    <w:p w:rsidR="0021697D" w:rsidRPr="00D444FB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Primeira Tesoureira</w:t>
      </w:r>
    </w:p>
    <w:p w:rsidR="0021697D" w:rsidRPr="00D444FB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Rosa Antonieta Gonçalves Peron</w:t>
      </w:r>
    </w:p>
    <w:p w:rsidR="0021697D" w:rsidRPr="00D444FB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9.271.592-8</w:t>
      </w:r>
    </w:p>
    <w:p w:rsidR="0021697D" w:rsidRPr="00D444FB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812.774.408-59</w:t>
      </w:r>
    </w:p>
    <w:p w:rsidR="0021697D" w:rsidRPr="00D444FB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Brasileira</w:t>
      </w:r>
    </w:p>
    <w:p w:rsidR="0021697D" w:rsidRPr="00D444FB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Senador Firmino - MG</w:t>
      </w:r>
    </w:p>
    <w:p w:rsidR="0021697D" w:rsidRPr="00D444FB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11/06/1952</w:t>
      </w:r>
    </w:p>
    <w:p w:rsidR="0021697D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completo:</w:t>
      </w:r>
      <w:r>
        <w:rPr>
          <w:rFonts w:ascii="Arial" w:hAnsi="Arial" w:cs="Arial"/>
          <w:sz w:val="20"/>
          <w:szCs w:val="20"/>
        </w:rPr>
        <w:t xml:space="preserve"> Avenida Irecê, 07 – Parque Europa</w:t>
      </w:r>
    </w:p>
    <w:p w:rsidR="0021697D" w:rsidRPr="00D444FB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CEP: 04911-060 – São Paulo - SP</w:t>
      </w:r>
    </w:p>
    <w:p w:rsidR="0021697D" w:rsidRPr="00344486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344486">
        <w:rPr>
          <w:rFonts w:ascii="Arial" w:hAnsi="Arial" w:cs="Arial"/>
          <w:sz w:val="20"/>
          <w:szCs w:val="20"/>
        </w:rPr>
        <w:t xml:space="preserve">E.mail: </w:t>
      </w:r>
      <w:hyperlink r:id="rId8" w:history="1">
        <w:r w:rsidRPr="00344486">
          <w:rPr>
            <w:rStyle w:val="Hyperlink"/>
            <w:rFonts w:ascii="Arial" w:hAnsi="Arial" w:cs="Arial"/>
            <w:sz w:val="20"/>
            <w:szCs w:val="20"/>
          </w:rPr>
          <w:t>rainhadapaz@terra.com.br</w:t>
        </w:r>
      </w:hyperlink>
    </w:p>
    <w:p w:rsidR="0021697D" w:rsidRPr="00344486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</w:p>
    <w:p w:rsidR="0021697D" w:rsidRPr="00344486" w:rsidRDefault="0021697D" w:rsidP="00344486">
      <w:pPr>
        <w:rPr>
          <w:rFonts w:ascii="Arial" w:hAnsi="Arial" w:cs="Arial"/>
          <w:b/>
        </w:rPr>
      </w:pPr>
    </w:p>
    <w:p w:rsidR="0021697D" w:rsidRPr="00D444FB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Segundo Tesoureiro</w:t>
      </w:r>
    </w:p>
    <w:p w:rsidR="0021697D" w:rsidRPr="00D444FB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Luiz Miyoshi Sigaki</w:t>
      </w:r>
    </w:p>
    <w:p w:rsidR="0021697D" w:rsidRPr="00D444FB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9.639.738</w:t>
      </w:r>
    </w:p>
    <w:p w:rsidR="0021697D" w:rsidRPr="00D444FB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043.849.148-30</w:t>
      </w:r>
    </w:p>
    <w:p w:rsidR="0021697D" w:rsidRPr="00D444FB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Brasileiro</w:t>
      </w:r>
    </w:p>
    <w:p w:rsidR="0021697D" w:rsidRPr="00D444FB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Pacaembu - SP</w:t>
      </w:r>
    </w:p>
    <w:p w:rsidR="0021697D" w:rsidRPr="00D444FB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22/02/1961</w:t>
      </w:r>
    </w:p>
    <w:p w:rsidR="0021697D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</w:t>
      </w:r>
      <w:r>
        <w:rPr>
          <w:rFonts w:ascii="Arial" w:hAnsi="Arial" w:cs="Arial"/>
          <w:sz w:val="20"/>
          <w:szCs w:val="20"/>
        </w:rPr>
        <w:t>: Rua Sagrado Coração de Jesus, 440 – Jd. Iracema</w:t>
      </w:r>
    </w:p>
    <w:p w:rsidR="0021697D" w:rsidRPr="00D444FB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CEP: 05847-570 – São Paulo - SP</w:t>
      </w:r>
    </w:p>
    <w:p w:rsidR="0021697D" w:rsidRPr="00344486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344486">
        <w:rPr>
          <w:rFonts w:ascii="Arial" w:hAnsi="Arial" w:cs="Arial"/>
          <w:sz w:val="20"/>
          <w:szCs w:val="20"/>
        </w:rPr>
        <w:t xml:space="preserve">E.mail: </w:t>
      </w:r>
      <w:hyperlink r:id="rId9" w:history="1">
        <w:r w:rsidRPr="00344486">
          <w:rPr>
            <w:rStyle w:val="Hyperlink"/>
            <w:rFonts w:ascii="Arial" w:hAnsi="Arial" w:cs="Arial"/>
            <w:sz w:val="20"/>
            <w:szCs w:val="20"/>
          </w:rPr>
          <w:t>rainhadapaz@terra.com.br</w:t>
        </w:r>
      </w:hyperlink>
      <w:r w:rsidRPr="00344486">
        <w:rPr>
          <w:rFonts w:ascii="Arial" w:hAnsi="Arial" w:cs="Arial"/>
          <w:sz w:val="20"/>
          <w:szCs w:val="20"/>
        </w:rPr>
        <w:t xml:space="preserve"> </w:t>
      </w:r>
    </w:p>
    <w:p w:rsidR="0021697D" w:rsidRPr="00344486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</w:p>
    <w:p w:rsidR="0021697D" w:rsidRPr="00344486" w:rsidRDefault="0021697D" w:rsidP="00344486">
      <w:pPr>
        <w:rPr>
          <w:rFonts w:ascii="Arial" w:hAnsi="Arial" w:cs="Arial"/>
        </w:rPr>
      </w:pPr>
    </w:p>
    <w:p w:rsidR="0021697D" w:rsidRPr="00344486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</w:p>
    <w:p w:rsidR="0021697D" w:rsidRDefault="0021697D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21697D" w:rsidRDefault="0021697D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21697D" w:rsidRDefault="0021697D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21697D" w:rsidRDefault="0021697D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21697D" w:rsidRDefault="0021697D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21697D" w:rsidRDefault="0021697D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21697D" w:rsidRDefault="0021697D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21697D" w:rsidRDefault="0021697D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21697D" w:rsidRDefault="0021697D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21697D" w:rsidRDefault="0021697D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21697D" w:rsidRDefault="0021697D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21697D" w:rsidRDefault="0021697D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21697D" w:rsidRDefault="0021697D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21697D" w:rsidRDefault="0021697D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21697D" w:rsidRDefault="0021697D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21697D" w:rsidRDefault="0021697D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21697D" w:rsidRDefault="0021697D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21697D" w:rsidRDefault="0021697D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21697D" w:rsidRDefault="0021697D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21697D" w:rsidRDefault="0021697D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21697D" w:rsidRDefault="0021697D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21697D" w:rsidRDefault="0021697D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21697D" w:rsidRDefault="0021697D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21697D" w:rsidRDefault="0021697D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21697D" w:rsidRDefault="0021697D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21697D" w:rsidRDefault="0021697D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21697D" w:rsidRDefault="0021697D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21697D" w:rsidRDefault="0021697D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21697D" w:rsidRDefault="0021697D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21697D" w:rsidRPr="0056341F" w:rsidRDefault="0021697D" w:rsidP="00D444FB">
      <w:pPr>
        <w:jc w:val="center"/>
        <w:rPr>
          <w:rFonts w:ascii="Arial" w:hAnsi="Arial" w:cs="Arial"/>
          <w:b/>
          <w:sz w:val="28"/>
          <w:szCs w:val="28"/>
        </w:rPr>
      </w:pPr>
      <w:r w:rsidRPr="0056341F">
        <w:rPr>
          <w:rFonts w:ascii="Arial" w:hAnsi="Arial" w:cs="Arial"/>
          <w:b/>
          <w:sz w:val="28"/>
          <w:szCs w:val="28"/>
        </w:rPr>
        <w:t>FICHA DE IDENTIFICAÇÃO E QUALIFICAÇÃO</w:t>
      </w:r>
    </w:p>
    <w:p w:rsidR="0021697D" w:rsidRPr="0056341F" w:rsidRDefault="0021697D" w:rsidP="00D444FB">
      <w:pPr>
        <w:jc w:val="center"/>
        <w:rPr>
          <w:rFonts w:ascii="Arial" w:hAnsi="Arial" w:cs="Arial"/>
          <w:sz w:val="28"/>
          <w:szCs w:val="28"/>
        </w:rPr>
      </w:pPr>
      <w:r w:rsidRPr="0056341F">
        <w:rPr>
          <w:rFonts w:ascii="Arial" w:hAnsi="Arial" w:cs="Arial"/>
          <w:sz w:val="28"/>
          <w:szCs w:val="28"/>
        </w:rPr>
        <w:t>(Lei Municipal 14.469 de 05 de julho de 2007 – art. 2º, item VII)</w:t>
      </w:r>
    </w:p>
    <w:p w:rsidR="0021697D" w:rsidRPr="0056341F" w:rsidRDefault="0021697D" w:rsidP="00D444FB">
      <w:pPr>
        <w:jc w:val="center"/>
        <w:rPr>
          <w:rFonts w:ascii="Arial" w:hAnsi="Arial" w:cs="Arial"/>
          <w:b/>
        </w:rPr>
      </w:pPr>
    </w:p>
    <w:p w:rsidR="0021697D" w:rsidRDefault="0021697D" w:rsidP="00E33D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Nome da Organização: Associação do Abrigo Nossa Senhora Rainha da   Paz do Jardim Fim de Semana</w:t>
      </w:r>
    </w:p>
    <w:p w:rsidR="0021697D" w:rsidRDefault="0021697D" w:rsidP="00E33D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Nº do CNPJ: 69.100.576/0001-27</w:t>
      </w:r>
    </w:p>
    <w:p w:rsidR="0021697D" w:rsidRDefault="0021697D" w:rsidP="00D444FB">
      <w:pPr>
        <w:spacing w:line="360" w:lineRule="auto"/>
        <w:rPr>
          <w:rFonts w:ascii="Arial" w:hAnsi="Arial" w:cs="Arial"/>
          <w:b/>
        </w:rPr>
      </w:pPr>
    </w:p>
    <w:p w:rsidR="0021697D" w:rsidRDefault="0021697D" w:rsidP="00D444FB">
      <w:pPr>
        <w:spacing w:line="360" w:lineRule="auto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3</w:t>
      </w:r>
      <w:r w:rsidRPr="0056341F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–</w:t>
      </w:r>
      <w:r w:rsidRPr="0056341F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CONSELHO FISCAL</w:t>
      </w:r>
    </w:p>
    <w:p w:rsidR="0021697D" w:rsidRDefault="0021697D" w:rsidP="00D444FB">
      <w:pPr>
        <w:spacing w:line="360" w:lineRule="auto"/>
        <w:rPr>
          <w:rFonts w:ascii="Arial" w:hAnsi="Arial" w:cs="Arial"/>
          <w:b/>
          <w:u w:val="single"/>
        </w:rPr>
      </w:pPr>
    </w:p>
    <w:p w:rsidR="0021697D" w:rsidRPr="00D444FB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Primeiro Conselheiro Fiscal</w:t>
      </w:r>
    </w:p>
    <w:p w:rsidR="0021697D" w:rsidRPr="00D444FB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Assis Peron</w:t>
      </w:r>
    </w:p>
    <w:p w:rsidR="0021697D" w:rsidRPr="00D444FB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4.967.442-0</w:t>
      </w:r>
    </w:p>
    <w:p w:rsidR="0021697D" w:rsidRPr="00D444FB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311.824.538-72</w:t>
      </w:r>
    </w:p>
    <w:p w:rsidR="0021697D" w:rsidRPr="00D444FB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Nacionalidade: Brasileiro</w:t>
      </w:r>
    </w:p>
    <w:p w:rsidR="0021697D" w:rsidRPr="00D444FB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Castilho - SP</w:t>
      </w:r>
    </w:p>
    <w:p w:rsidR="0021697D" w:rsidRPr="00D444FB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08/12/1947 </w:t>
      </w:r>
    </w:p>
    <w:p w:rsidR="0021697D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</w:t>
      </w:r>
      <w:r>
        <w:rPr>
          <w:rFonts w:ascii="Arial" w:hAnsi="Arial" w:cs="Arial"/>
          <w:sz w:val="20"/>
          <w:szCs w:val="20"/>
        </w:rPr>
        <w:t>: Avenida Irecê, 07 – Parque Europa</w:t>
      </w:r>
    </w:p>
    <w:p w:rsidR="0021697D" w:rsidRPr="00D444FB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CEP: 04911-060 – São Paulo - SP </w:t>
      </w:r>
    </w:p>
    <w:p w:rsidR="0021697D" w:rsidRPr="00344486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344486">
        <w:rPr>
          <w:rFonts w:ascii="Arial" w:hAnsi="Arial" w:cs="Arial"/>
          <w:sz w:val="20"/>
          <w:szCs w:val="20"/>
        </w:rPr>
        <w:t xml:space="preserve">E.mail: </w:t>
      </w:r>
      <w:hyperlink r:id="rId10" w:history="1">
        <w:r w:rsidRPr="00344486">
          <w:rPr>
            <w:rStyle w:val="Hyperlink"/>
            <w:rFonts w:ascii="Arial" w:hAnsi="Arial" w:cs="Arial"/>
            <w:sz w:val="20"/>
            <w:szCs w:val="20"/>
          </w:rPr>
          <w:t>rainhadapaz@terra.com.br</w:t>
        </w:r>
      </w:hyperlink>
    </w:p>
    <w:p w:rsidR="0021697D" w:rsidRPr="00344486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</w:p>
    <w:p w:rsidR="0021697D" w:rsidRPr="00344486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</w:p>
    <w:p w:rsidR="0021697D" w:rsidRPr="00D444FB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Segunda Conselheira Fiscal</w:t>
      </w:r>
    </w:p>
    <w:p w:rsidR="0021697D" w:rsidRPr="00D444FB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</w:t>
      </w:r>
      <w:r>
        <w:rPr>
          <w:rFonts w:ascii="Arial" w:hAnsi="Arial" w:cs="Arial"/>
          <w:sz w:val="20"/>
          <w:szCs w:val="20"/>
        </w:rPr>
        <w:t xml:space="preserve"> </w:t>
      </w:r>
      <w:r w:rsidRPr="00D444FB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Maria de Souza Barbosa</w:t>
      </w:r>
    </w:p>
    <w:p w:rsidR="0021697D" w:rsidRPr="00D444FB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46.480.481-4</w:t>
      </w:r>
    </w:p>
    <w:p w:rsidR="0021697D" w:rsidRPr="00D444FB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379.292.698-92</w:t>
      </w:r>
    </w:p>
    <w:p w:rsidR="0021697D" w:rsidRPr="00D444FB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Brasileira</w:t>
      </w:r>
    </w:p>
    <w:p w:rsidR="0021697D" w:rsidRPr="00D444FB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São Paulo - SP</w:t>
      </w:r>
    </w:p>
    <w:p w:rsidR="0021697D" w:rsidRPr="00D444FB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16/04/1990</w:t>
      </w:r>
    </w:p>
    <w:p w:rsidR="0021697D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</w:t>
      </w:r>
      <w:r>
        <w:rPr>
          <w:rFonts w:ascii="Arial" w:hAnsi="Arial" w:cs="Arial"/>
          <w:sz w:val="20"/>
          <w:szCs w:val="20"/>
        </w:rPr>
        <w:t>: Rua Aribugu, s/n, Bloco 18 – Apto 2 A – Jd. São Luiz</w:t>
      </w:r>
    </w:p>
    <w:p w:rsidR="0021697D" w:rsidRPr="00D444FB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CEP:05844-020 – São Paulo - SP</w:t>
      </w:r>
    </w:p>
    <w:p w:rsidR="0021697D" w:rsidRPr="003C135F" w:rsidRDefault="0021697D" w:rsidP="00344486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3C135F">
        <w:rPr>
          <w:rFonts w:ascii="Arial" w:hAnsi="Arial" w:cs="Arial"/>
          <w:sz w:val="20"/>
          <w:szCs w:val="20"/>
          <w:lang w:val="en-US"/>
        </w:rPr>
        <w:t xml:space="preserve">E.mail: : </w:t>
      </w:r>
      <w:hyperlink r:id="rId11" w:history="1">
        <w:r w:rsidRPr="003C135F">
          <w:rPr>
            <w:rStyle w:val="Hyperlink"/>
            <w:rFonts w:ascii="Arial" w:hAnsi="Arial" w:cs="Arial"/>
            <w:sz w:val="20"/>
            <w:szCs w:val="20"/>
            <w:lang w:val="en-US"/>
          </w:rPr>
          <w:t>rainhadapaz@terra.com.br</w:t>
        </w:r>
      </w:hyperlink>
    </w:p>
    <w:p w:rsidR="0021697D" w:rsidRPr="003C135F" w:rsidRDefault="0021697D" w:rsidP="00344486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</w:p>
    <w:p w:rsidR="0021697D" w:rsidRPr="003C135F" w:rsidRDefault="0021697D" w:rsidP="00344486">
      <w:pPr>
        <w:rPr>
          <w:rFonts w:ascii="Arial" w:hAnsi="Arial" w:cs="Arial"/>
          <w:b/>
          <w:lang w:val="en-US"/>
        </w:rPr>
      </w:pPr>
    </w:p>
    <w:p w:rsidR="0021697D" w:rsidRPr="00D444FB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Terceira Conselheira Fiscal</w:t>
      </w:r>
    </w:p>
    <w:p w:rsidR="0021697D" w:rsidRPr="00D444FB" w:rsidRDefault="0021697D" w:rsidP="009C2E59">
      <w:pPr>
        <w:tabs>
          <w:tab w:val="left" w:pos="5222"/>
        </w:tabs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Ilda Bispo dos Santos Cardoso</w:t>
      </w:r>
    </w:p>
    <w:p w:rsidR="0021697D" w:rsidRPr="00D444FB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11.468.718-3</w:t>
      </w:r>
    </w:p>
    <w:p w:rsidR="0021697D" w:rsidRPr="00D444FB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003.204.908-07</w:t>
      </w:r>
    </w:p>
    <w:p w:rsidR="0021697D" w:rsidRPr="00D444FB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Brasileira</w:t>
      </w:r>
    </w:p>
    <w:p w:rsidR="0021697D" w:rsidRPr="00D444FB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São Paulo – SP</w:t>
      </w:r>
      <w:r>
        <w:rPr>
          <w:rFonts w:ascii="Arial" w:hAnsi="Arial" w:cs="Arial"/>
          <w:sz w:val="20"/>
          <w:szCs w:val="20"/>
        </w:rPr>
        <w:tab/>
      </w:r>
    </w:p>
    <w:p w:rsidR="0021697D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15/01/1959</w:t>
      </w:r>
    </w:p>
    <w:p w:rsidR="0021697D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</w:t>
      </w:r>
      <w:r>
        <w:rPr>
          <w:rFonts w:ascii="Arial" w:hAnsi="Arial" w:cs="Arial"/>
          <w:sz w:val="20"/>
          <w:szCs w:val="20"/>
        </w:rPr>
        <w:t>to</w:t>
      </w:r>
      <w:r w:rsidRPr="00D444FB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Rua Daniel Auber, 04 – Jd. Iracema</w:t>
      </w:r>
    </w:p>
    <w:p w:rsidR="0021697D" w:rsidRPr="00D444FB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CEP: 05847-470 – São Paulo - SP</w:t>
      </w:r>
    </w:p>
    <w:p w:rsidR="0021697D" w:rsidRPr="00344486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344486">
        <w:rPr>
          <w:rFonts w:ascii="Arial" w:hAnsi="Arial" w:cs="Arial"/>
          <w:sz w:val="20"/>
          <w:szCs w:val="20"/>
        </w:rPr>
        <w:t xml:space="preserve">E.mail: </w:t>
      </w:r>
      <w:hyperlink r:id="rId12" w:history="1">
        <w:r w:rsidRPr="00344486">
          <w:rPr>
            <w:rStyle w:val="Hyperlink"/>
            <w:rFonts w:ascii="Arial" w:hAnsi="Arial" w:cs="Arial"/>
            <w:sz w:val="20"/>
            <w:szCs w:val="20"/>
          </w:rPr>
          <w:t>rainhadapaz@terra.com.br</w:t>
        </w:r>
      </w:hyperlink>
    </w:p>
    <w:p w:rsidR="0021697D" w:rsidRPr="00344486" w:rsidRDefault="0021697D" w:rsidP="00344486">
      <w:pPr>
        <w:spacing w:line="360" w:lineRule="auto"/>
        <w:rPr>
          <w:rFonts w:ascii="Arial" w:hAnsi="Arial" w:cs="Arial"/>
          <w:b/>
        </w:rPr>
      </w:pPr>
    </w:p>
    <w:p w:rsidR="0021697D" w:rsidRPr="00D444FB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Primeiro Conselheiro Suplente</w:t>
      </w:r>
    </w:p>
    <w:p w:rsidR="0021697D" w:rsidRPr="00D444FB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Ricardo Luiz dos Santos</w:t>
      </w:r>
    </w:p>
    <w:p w:rsidR="0021697D" w:rsidRPr="00D444FB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24.359.273-5</w:t>
      </w:r>
    </w:p>
    <w:p w:rsidR="0021697D" w:rsidRPr="00D444FB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164.918.478-61</w:t>
      </w:r>
    </w:p>
    <w:p w:rsidR="0021697D" w:rsidRPr="00D444FB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Brasileiro </w:t>
      </w:r>
    </w:p>
    <w:p w:rsidR="0021697D" w:rsidRPr="00D444FB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>São Paulo - SP</w:t>
      </w:r>
    </w:p>
    <w:p w:rsidR="0021697D" w:rsidRPr="00D444FB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26/10/</w:t>
      </w:r>
    </w:p>
    <w:p w:rsidR="0021697D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</w:t>
      </w:r>
      <w:r>
        <w:rPr>
          <w:rFonts w:ascii="Arial" w:hAnsi="Arial" w:cs="Arial"/>
          <w:sz w:val="20"/>
          <w:szCs w:val="20"/>
        </w:rPr>
        <w:t xml:space="preserve">: Rua Utuamba, 93 – Jd. Casa Blanca </w:t>
      </w:r>
    </w:p>
    <w:p w:rsidR="0021697D" w:rsidRPr="00D444FB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CEP: 05846-430 – São Paulo - SP</w:t>
      </w:r>
    </w:p>
    <w:p w:rsidR="0021697D" w:rsidRDefault="0021697D" w:rsidP="00344486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DF3545">
        <w:rPr>
          <w:rFonts w:ascii="Arial" w:hAnsi="Arial" w:cs="Arial"/>
          <w:sz w:val="20"/>
          <w:szCs w:val="20"/>
          <w:lang w:val="en-US"/>
        </w:rPr>
        <w:t xml:space="preserve">E.mail: </w:t>
      </w:r>
      <w:hyperlink r:id="rId13" w:history="1">
        <w:r w:rsidRPr="00E814D3">
          <w:rPr>
            <w:rStyle w:val="Hyperlink"/>
            <w:rFonts w:ascii="Arial" w:hAnsi="Arial" w:cs="Arial"/>
            <w:sz w:val="20"/>
            <w:szCs w:val="20"/>
            <w:lang w:val="en-US"/>
          </w:rPr>
          <w:t>rainhadapaz@terra.com.br</w:t>
        </w:r>
      </w:hyperlink>
    </w:p>
    <w:p w:rsidR="0021697D" w:rsidRPr="00DF3545" w:rsidRDefault="0021697D" w:rsidP="00344486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</w:p>
    <w:p w:rsidR="0021697D" w:rsidRPr="00DF3545" w:rsidRDefault="0021697D" w:rsidP="00344486">
      <w:pPr>
        <w:rPr>
          <w:rFonts w:ascii="Arial" w:hAnsi="Arial" w:cs="Arial"/>
          <w:b/>
          <w:lang w:val="en-US"/>
        </w:rPr>
      </w:pPr>
    </w:p>
    <w:p w:rsidR="0021697D" w:rsidRPr="00D444FB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Segunda Conselheira Suplente</w:t>
      </w:r>
    </w:p>
    <w:p w:rsidR="0021697D" w:rsidRPr="00D444FB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Olga Maria Gonçalves</w:t>
      </w:r>
    </w:p>
    <w:p w:rsidR="0021697D" w:rsidRPr="00D444FB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>19.107.593</w:t>
      </w:r>
    </w:p>
    <w:p w:rsidR="0021697D" w:rsidRPr="00D444FB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114.467.728-96</w:t>
      </w:r>
    </w:p>
    <w:p w:rsidR="0021697D" w:rsidRPr="00D444FB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Brasileira</w:t>
      </w:r>
    </w:p>
    <w:p w:rsidR="0021697D" w:rsidRPr="00D444FB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</w:p>
    <w:p w:rsidR="0021697D" w:rsidRPr="00D444FB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</w:p>
    <w:p w:rsidR="0021697D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</w:t>
      </w:r>
      <w:r>
        <w:rPr>
          <w:rFonts w:ascii="Arial" w:hAnsi="Arial" w:cs="Arial"/>
          <w:sz w:val="20"/>
          <w:szCs w:val="20"/>
        </w:rPr>
        <w:t>: Rua Borromini, 186 – Jd. Casa Blanca</w:t>
      </w:r>
    </w:p>
    <w:p w:rsidR="0021697D" w:rsidRPr="00D444FB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CEP: 05846-130 São Paulo - SP</w:t>
      </w:r>
    </w:p>
    <w:p w:rsidR="0021697D" w:rsidRPr="0009646D" w:rsidRDefault="0021697D" w:rsidP="00344486">
      <w:pPr>
        <w:spacing w:line="360" w:lineRule="auto"/>
        <w:rPr>
          <w:lang w:val="en-US"/>
        </w:rPr>
      </w:pPr>
      <w:r w:rsidRPr="00DF3545">
        <w:rPr>
          <w:rFonts w:ascii="Arial" w:hAnsi="Arial" w:cs="Arial"/>
          <w:sz w:val="20"/>
          <w:szCs w:val="20"/>
          <w:lang w:val="en-US"/>
        </w:rPr>
        <w:t xml:space="preserve">E.mail: </w:t>
      </w:r>
      <w:hyperlink r:id="rId14" w:history="1">
        <w:r w:rsidRPr="00E814D3">
          <w:rPr>
            <w:rStyle w:val="Hyperlink"/>
            <w:rFonts w:ascii="Arial" w:hAnsi="Arial" w:cs="Arial"/>
            <w:sz w:val="20"/>
            <w:szCs w:val="20"/>
            <w:lang w:val="en-US"/>
          </w:rPr>
          <w:t>rainhadapaz@terra.com.br</w:t>
        </w:r>
      </w:hyperlink>
    </w:p>
    <w:p w:rsidR="0021697D" w:rsidRDefault="0021697D" w:rsidP="00344486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</w:p>
    <w:p w:rsidR="0021697D" w:rsidRDefault="0021697D" w:rsidP="00344486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</w:p>
    <w:p w:rsidR="0021697D" w:rsidRPr="00D444FB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Terceiro Conselheira Suplente</w:t>
      </w:r>
    </w:p>
    <w:p w:rsidR="0021697D" w:rsidRPr="00D444FB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Edson Gomes da Silva</w:t>
      </w:r>
    </w:p>
    <w:p w:rsidR="0021697D" w:rsidRPr="00D444FB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25.843.029-1</w:t>
      </w:r>
    </w:p>
    <w:p w:rsidR="0021697D" w:rsidRPr="00D444FB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414.564.675-49</w:t>
      </w:r>
    </w:p>
    <w:p w:rsidR="0021697D" w:rsidRPr="00D444FB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Brasileira</w:t>
      </w:r>
    </w:p>
    <w:p w:rsidR="0021697D" w:rsidRPr="00D444FB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</w:p>
    <w:p w:rsidR="0021697D" w:rsidRPr="00D444FB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27/05/1967</w:t>
      </w:r>
    </w:p>
    <w:p w:rsidR="0021697D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</w:t>
      </w:r>
      <w:r>
        <w:rPr>
          <w:rFonts w:ascii="Arial" w:hAnsi="Arial" w:cs="Arial"/>
          <w:sz w:val="20"/>
          <w:szCs w:val="20"/>
        </w:rPr>
        <w:t xml:space="preserve">: Rua Sagrado Coração de Jesus, 440 Jd. Iracema </w:t>
      </w:r>
    </w:p>
    <w:p w:rsidR="0021697D" w:rsidRPr="00D444FB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CEP: 05847-570 São Paulo - SP</w:t>
      </w:r>
    </w:p>
    <w:p w:rsidR="0021697D" w:rsidRPr="00344486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  <w:r w:rsidRPr="00344486">
        <w:rPr>
          <w:rFonts w:ascii="Arial" w:hAnsi="Arial" w:cs="Arial"/>
          <w:sz w:val="20"/>
          <w:szCs w:val="20"/>
        </w:rPr>
        <w:t xml:space="preserve">E.mail: </w:t>
      </w:r>
      <w:hyperlink r:id="rId15" w:history="1">
        <w:r w:rsidRPr="00344486">
          <w:rPr>
            <w:rStyle w:val="Hyperlink"/>
            <w:rFonts w:ascii="Arial" w:hAnsi="Arial" w:cs="Arial"/>
            <w:sz w:val="20"/>
            <w:szCs w:val="20"/>
          </w:rPr>
          <w:t>rainhadapaz@terra.com.br</w:t>
        </w:r>
      </w:hyperlink>
    </w:p>
    <w:p w:rsidR="0021697D" w:rsidRPr="00344486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</w:p>
    <w:p w:rsidR="0021697D" w:rsidRPr="00344486" w:rsidRDefault="0021697D" w:rsidP="00344486">
      <w:pPr>
        <w:spacing w:line="360" w:lineRule="auto"/>
        <w:rPr>
          <w:rFonts w:ascii="Arial" w:hAnsi="Arial" w:cs="Arial"/>
          <w:sz w:val="20"/>
          <w:szCs w:val="20"/>
        </w:rPr>
      </w:pPr>
    </w:p>
    <w:p w:rsidR="0021697D" w:rsidRPr="0056341F" w:rsidRDefault="0021697D" w:rsidP="00D444FB">
      <w:pPr>
        <w:spacing w:line="360" w:lineRule="auto"/>
        <w:rPr>
          <w:rFonts w:ascii="Arial" w:hAnsi="Arial" w:cs="Arial"/>
          <w:b/>
          <w:u w:val="single"/>
        </w:rPr>
      </w:pPr>
    </w:p>
    <w:p w:rsidR="0021697D" w:rsidRDefault="0021697D" w:rsidP="00D444FB">
      <w:pPr>
        <w:jc w:val="center"/>
        <w:rPr>
          <w:rFonts w:ascii="Arial" w:hAnsi="Arial" w:cs="Arial"/>
          <w:b/>
          <w:sz w:val="28"/>
          <w:szCs w:val="28"/>
        </w:rPr>
      </w:pPr>
    </w:p>
    <w:sectPr w:rsidR="0021697D" w:rsidSect="0056341F">
      <w:pgSz w:w="11906" w:h="16838"/>
      <w:pgMar w:top="899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341F"/>
    <w:rsid w:val="000356D2"/>
    <w:rsid w:val="00060EB8"/>
    <w:rsid w:val="0009646D"/>
    <w:rsid w:val="00151A5E"/>
    <w:rsid w:val="00193337"/>
    <w:rsid w:val="001B1342"/>
    <w:rsid w:val="00215201"/>
    <w:rsid w:val="0021697D"/>
    <w:rsid w:val="002A172F"/>
    <w:rsid w:val="002D51BE"/>
    <w:rsid w:val="00344486"/>
    <w:rsid w:val="003C135F"/>
    <w:rsid w:val="00424C67"/>
    <w:rsid w:val="004E764F"/>
    <w:rsid w:val="0056341F"/>
    <w:rsid w:val="005D7D5A"/>
    <w:rsid w:val="006029AC"/>
    <w:rsid w:val="006D6959"/>
    <w:rsid w:val="006F20ED"/>
    <w:rsid w:val="00720C92"/>
    <w:rsid w:val="0084194E"/>
    <w:rsid w:val="00864A6F"/>
    <w:rsid w:val="008A42EB"/>
    <w:rsid w:val="00926061"/>
    <w:rsid w:val="0098791E"/>
    <w:rsid w:val="009C2E59"/>
    <w:rsid w:val="00AB1F61"/>
    <w:rsid w:val="00B24B7A"/>
    <w:rsid w:val="00BE4F89"/>
    <w:rsid w:val="00C429B7"/>
    <w:rsid w:val="00CB2D06"/>
    <w:rsid w:val="00D36F0E"/>
    <w:rsid w:val="00D444FB"/>
    <w:rsid w:val="00DD2D70"/>
    <w:rsid w:val="00DF3545"/>
    <w:rsid w:val="00E16924"/>
    <w:rsid w:val="00E33DF1"/>
    <w:rsid w:val="00E814D3"/>
    <w:rsid w:val="00ED4B66"/>
    <w:rsid w:val="00F266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4B66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A172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inhadapaz@terra.com.br" TargetMode="External"/><Relationship Id="rId13" Type="http://schemas.openxmlformats.org/officeDocument/2006/relationships/hyperlink" Target="mailto:rainhadapaz@terra.com.br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rainhadapaz@terra.com.br" TargetMode="External"/><Relationship Id="rId12" Type="http://schemas.openxmlformats.org/officeDocument/2006/relationships/hyperlink" Target="mailto:rainhadapaz@terra.com.br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mailto:rainhadapaz@terra.com.br" TargetMode="External"/><Relationship Id="rId11" Type="http://schemas.openxmlformats.org/officeDocument/2006/relationships/hyperlink" Target="mailto:rainhadapaz@terra.com.br" TargetMode="External"/><Relationship Id="rId5" Type="http://schemas.openxmlformats.org/officeDocument/2006/relationships/hyperlink" Target="mailto:rainhadapaz@terra.com.br" TargetMode="External"/><Relationship Id="rId15" Type="http://schemas.openxmlformats.org/officeDocument/2006/relationships/hyperlink" Target="mailto:rainhadapaz@terra.com.br" TargetMode="External"/><Relationship Id="rId10" Type="http://schemas.openxmlformats.org/officeDocument/2006/relationships/hyperlink" Target="mailto:rainhadapaz@terra.com.br" TargetMode="External"/><Relationship Id="rId4" Type="http://schemas.openxmlformats.org/officeDocument/2006/relationships/hyperlink" Target="mailto:rainhadapaz@terra.com.br" TargetMode="External"/><Relationship Id="rId9" Type="http://schemas.openxmlformats.org/officeDocument/2006/relationships/hyperlink" Target="mailto:rainhadapaz@terra.com.br" TargetMode="External"/><Relationship Id="rId14" Type="http://schemas.openxmlformats.org/officeDocument/2006/relationships/hyperlink" Target="mailto:rainhadapaz@terra.com.b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5</Pages>
  <Words>792</Words>
  <Characters>4283</Characters>
  <Application>Microsoft Office Outlook</Application>
  <DocSecurity>0</DocSecurity>
  <Lines>0</Lines>
  <Paragraphs>0</Paragraphs>
  <ScaleCrop>false</ScaleCrop>
  <Company>SAS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DE IDENTIFICAÇÃO E QUALIFICAÇÃO</dc:title>
  <dc:subject/>
  <dc:creator>d534795</dc:creator>
  <cp:keywords/>
  <dc:description/>
  <cp:lastModifiedBy>d534795</cp:lastModifiedBy>
  <cp:revision>3</cp:revision>
  <dcterms:created xsi:type="dcterms:W3CDTF">2014-12-16T13:58:00Z</dcterms:created>
  <dcterms:modified xsi:type="dcterms:W3CDTF">2014-12-16T13:59:00Z</dcterms:modified>
</cp:coreProperties>
</file>